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der Annette-von-Droste-Hülshoffschule Nienberge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